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9B757" w14:textId="77777777" w:rsidR="00D63FEF" w:rsidRDefault="00D63FEF" w:rsidP="00D63F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FUYSTER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B5B40EC" w14:textId="77777777" w:rsidR="00D63FEF" w:rsidRDefault="00D63FEF" w:rsidP="00D63F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D6800B" w14:textId="77777777" w:rsidR="00D63FEF" w:rsidRDefault="00D63FEF" w:rsidP="00D63F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AF0EC" w14:textId="77777777" w:rsidR="00D63FEF" w:rsidRDefault="00D63FEF" w:rsidP="00D63F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Aberford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Yorkshire,</w:t>
      </w:r>
    </w:p>
    <w:p w14:paraId="7EF98025" w14:textId="77777777" w:rsidR="00D63FEF" w:rsidRPr="000066FC" w:rsidRDefault="00D63FEF" w:rsidP="00D63F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William Hopton(q.v.).</w:t>
      </w:r>
    </w:p>
    <w:p w14:paraId="44B619A8" w14:textId="77777777" w:rsidR="00D63FEF" w:rsidRDefault="00D63FEF" w:rsidP="00D63FE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1483-5,</w:t>
      </w:r>
    </w:p>
    <w:p w14:paraId="19031295" w14:textId="77777777" w:rsidR="00D63FEF" w:rsidRDefault="00D63FEF" w:rsidP="00D63FEF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pp.6-7)</w:t>
      </w:r>
    </w:p>
    <w:p w14:paraId="25EC9BB9" w14:textId="77777777" w:rsidR="00D63FEF" w:rsidRDefault="00D63FEF" w:rsidP="00D63FE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11EC787" w14:textId="77777777" w:rsidR="00D63FEF" w:rsidRDefault="00D63FEF" w:rsidP="00D63FE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4D925D1" w14:textId="77777777" w:rsidR="00D63FEF" w:rsidRPr="000066FC" w:rsidRDefault="00D63FEF" w:rsidP="00D63F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 June 2021</w:t>
      </w:r>
    </w:p>
    <w:p w14:paraId="5A8D442D" w14:textId="698C7700" w:rsidR="00BA00AB" w:rsidRPr="00D63FE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63FEF" w:rsidSect="00D63F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B99CF" w14:textId="77777777" w:rsidR="00D63FEF" w:rsidRDefault="00D63FEF" w:rsidP="009139A6">
      <w:r>
        <w:separator/>
      </w:r>
    </w:p>
  </w:endnote>
  <w:endnote w:type="continuationSeparator" w:id="0">
    <w:p w14:paraId="2F22DCD3" w14:textId="77777777" w:rsidR="00D63FEF" w:rsidRDefault="00D63F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111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E9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15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D49C9" w14:textId="77777777" w:rsidR="00D63FEF" w:rsidRDefault="00D63FEF" w:rsidP="009139A6">
      <w:r>
        <w:separator/>
      </w:r>
    </w:p>
  </w:footnote>
  <w:footnote w:type="continuationSeparator" w:id="0">
    <w:p w14:paraId="70779235" w14:textId="77777777" w:rsidR="00D63FEF" w:rsidRDefault="00D63F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40F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C33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E4E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FE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63FE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423EB"/>
  <w15:chartTrackingRefBased/>
  <w15:docId w15:val="{0144B091-A089-4B39-8ECC-6E1F6A7A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2021-06-23T15:13:00Z</dcterms:created>
  <dcterms:modified xsi:type="dcterms:W3CDTF">2021-06-23T15:14:00Z</dcterms:modified>
</cp:coreProperties>
</file>